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F0372" w14:textId="5CE37890" w:rsidR="006B2F86" w:rsidRDefault="002B6BE6" w:rsidP="00E71FC3">
      <w:pPr>
        <w:pStyle w:val="NoSpacing"/>
      </w:pPr>
      <w:r>
        <w:rPr>
          <w:u w:val="single"/>
        </w:rPr>
        <w:t>Joan BOSON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14:paraId="1D950A33" w14:textId="79B510DA" w:rsidR="002B6BE6" w:rsidRDefault="002B6BE6" w:rsidP="00E71FC3">
      <w:pPr>
        <w:pStyle w:val="NoSpacing"/>
      </w:pPr>
    </w:p>
    <w:p w14:paraId="32548298" w14:textId="6F22BD62" w:rsidR="002B6BE6" w:rsidRDefault="002B6BE6" w:rsidP="00E71FC3">
      <w:pPr>
        <w:pStyle w:val="NoSpacing"/>
      </w:pPr>
    </w:p>
    <w:p w14:paraId="22C85356" w14:textId="08A408FA" w:rsidR="002B6BE6" w:rsidRDefault="002B6BE6" w:rsidP="00E71FC3">
      <w:pPr>
        <w:pStyle w:val="NoSpacing"/>
      </w:pPr>
      <w:r>
        <w:t>Daughter of Robert Boson of Sydenham, Somerset(q.v.).   (H.O.C. III p.483)</w:t>
      </w:r>
    </w:p>
    <w:p w14:paraId="17F9197E" w14:textId="5564E084" w:rsidR="002B6BE6" w:rsidRDefault="002B6BE6" w:rsidP="002B6BE6">
      <w:pPr>
        <w:pStyle w:val="NoSpacing"/>
      </w:pPr>
      <w:r>
        <w:t>= Martin Jacob of Somerset(fl.1420-</w:t>
      </w:r>
      <w:proofErr w:type="gramStart"/>
      <w:r>
        <w:t>70)(</w:t>
      </w:r>
      <w:proofErr w:type="gramEnd"/>
      <w:r>
        <w:t>q.v.).   (ibid.)</w:t>
      </w:r>
    </w:p>
    <w:p w14:paraId="1A061CB2" w14:textId="17579CAC" w:rsidR="002B6BE6" w:rsidRDefault="002B6BE6" w:rsidP="002B6BE6">
      <w:pPr>
        <w:pStyle w:val="NoSpacing"/>
      </w:pPr>
      <w:r>
        <w:t>Son:   William.   (ibid.)</w:t>
      </w:r>
    </w:p>
    <w:p w14:paraId="17222896" w14:textId="147BBB84" w:rsidR="002B6BE6" w:rsidRDefault="002B6BE6" w:rsidP="002B6BE6">
      <w:pPr>
        <w:pStyle w:val="NoSpacing"/>
      </w:pPr>
    </w:p>
    <w:p w14:paraId="69D57331" w14:textId="3CB12081" w:rsidR="002B6BE6" w:rsidRDefault="002B6BE6" w:rsidP="002B6BE6">
      <w:pPr>
        <w:pStyle w:val="NoSpacing"/>
      </w:pPr>
    </w:p>
    <w:p w14:paraId="7238B872" w14:textId="7F27C4C4" w:rsidR="002B6BE6" w:rsidRPr="002B6BE6" w:rsidRDefault="002B6BE6" w:rsidP="002B6BE6">
      <w:pPr>
        <w:pStyle w:val="NoSpacing"/>
      </w:pPr>
      <w:r>
        <w:t>15 March 2018</w:t>
      </w:r>
      <w:bookmarkStart w:id="0" w:name="_GoBack"/>
      <w:bookmarkEnd w:id="0"/>
    </w:p>
    <w:sectPr w:rsidR="002B6BE6" w:rsidRPr="002B6B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4FE32" w14:textId="77777777" w:rsidR="002B6BE6" w:rsidRDefault="002B6BE6" w:rsidP="00E71FC3">
      <w:pPr>
        <w:spacing w:after="0" w:line="240" w:lineRule="auto"/>
      </w:pPr>
      <w:r>
        <w:separator/>
      </w:r>
    </w:p>
  </w:endnote>
  <w:endnote w:type="continuationSeparator" w:id="0">
    <w:p w14:paraId="01DE4959" w14:textId="77777777" w:rsidR="002B6BE6" w:rsidRDefault="002B6B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3F9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400DD" w14:textId="77777777" w:rsidR="002B6BE6" w:rsidRDefault="002B6BE6" w:rsidP="00E71FC3">
      <w:pPr>
        <w:spacing w:after="0" w:line="240" w:lineRule="auto"/>
      </w:pPr>
      <w:r>
        <w:separator/>
      </w:r>
    </w:p>
  </w:footnote>
  <w:footnote w:type="continuationSeparator" w:id="0">
    <w:p w14:paraId="7DECAAC7" w14:textId="77777777" w:rsidR="002B6BE6" w:rsidRDefault="002B6B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BE6"/>
    <w:rsid w:val="001A7C09"/>
    <w:rsid w:val="002B6BE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71A1E"/>
  <w15:chartTrackingRefBased/>
  <w15:docId w15:val="{10723D20-6906-4D3D-93DA-036F666C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2018-03-15T08:48:00Z</dcterms:created>
  <dcterms:modified xsi:type="dcterms:W3CDTF">2018-03-15T08:50:00Z</dcterms:modified>
</cp:coreProperties>
</file>